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0D98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4410D991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0D98F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0D990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44785C">
              <w:rPr>
                <w:b/>
                <w:sz w:val="26"/>
                <w:szCs w:val="26"/>
                <w:lang w:val="en-US"/>
              </w:rPr>
              <w:t>78</w:t>
            </w:r>
          </w:p>
        </w:tc>
      </w:tr>
      <w:tr w:rsidR="00C44B8B" w14:paraId="4410D994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0D992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0D993" w14:textId="77777777" w:rsidR="00C44B8B" w:rsidRPr="00C44B8B" w:rsidRDefault="008D53E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2076242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4410D995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410D99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410D997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410D9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410D999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410D99A" w14:textId="77777777" w:rsidR="00C44B8B" w:rsidRPr="00CB6078" w:rsidRDefault="00C44B8B" w:rsidP="00C44B8B"/>
    <w:p w14:paraId="4410D99B" w14:textId="77777777" w:rsidR="00C44B8B" w:rsidRPr="00CB6078" w:rsidRDefault="00C44B8B" w:rsidP="00C44B8B"/>
    <w:p w14:paraId="4410D99C" w14:textId="77777777" w:rsidR="00C44B8B" w:rsidRPr="00CB6078" w:rsidRDefault="00C44B8B" w:rsidP="00C44B8B"/>
    <w:p w14:paraId="4410D99D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410D99E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8D53E0">
        <w:rPr>
          <w:b/>
          <w:sz w:val="26"/>
          <w:szCs w:val="26"/>
          <w:u w:val="single"/>
        </w:rPr>
        <w:t>Кронштейн РА2 3.407.1-143.8.65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4410D99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410D9A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410D9A1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8D53E0">
        <w:rPr>
          <w:b/>
          <w:sz w:val="26"/>
          <w:szCs w:val="26"/>
          <w:u w:val="single"/>
        </w:rPr>
        <w:t>Кронштейн РА2 3.407.1-143.8.65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8D53E0">
        <w:rPr>
          <w:b/>
          <w:sz w:val="26"/>
          <w:szCs w:val="26"/>
          <w:u w:val="single"/>
        </w:rPr>
        <w:t>Номер чертежа типового проекта – 3.407.1-143.8.65</w:t>
      </w:r>
      <w:r w:rsidR="0073431B">
        <w:rPr>
          <w:b/>
          <w:sz w:val="26"/>
          <w:szCs w:val="26"/>
        </w:rPr>
        <w:t>.</w:t>
      </w:r>
      <w:bookmarkEnd w:id="3"/>
    </w:p>
    <w:p w14:paraId="4410D9A2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410D9A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410D9A4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4410D9A5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4410D9A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410D9A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10D9A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410D9A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10D9A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410D9A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410D9A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410D9A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410D9AE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4410D9AF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4410D9B0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4410D9B1" w14:textId="77777777" w:rsidR="007118A9" w:rsidRPr="0073431B" w:rsidRDefault="008D53E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3.407.1-143.8.65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4410D9B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4410D9B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4410D9B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4410D9B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4410D9B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4410D9B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4410D9B8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4410D9B9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4410D9BA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4410D9BB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410D9BC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4410D9BD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410D9BE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4410D9BF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4410D9C0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4410D9C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10D9C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410D9C3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410D9C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10D9C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410D9C6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4410D9C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10D9C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410D9C9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4410D9CA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4410D9CB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410D9CC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410D9CD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4410D9CE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4410D9CF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410D9D0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410D9D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410D9D2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410D9D3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10D9D4" w14:textId="77777777" w:rsidR="00562D55" w:rsidRPr="00CB6078" w:rsidRDefault="00562D55" w:rsidP="00451C4D">
      <w:pPr>
        <w:rPr>
          <w:sz w:val="26"/>
          <w:szCs w:val="26"/>
        </w:rPr>
      </w:pPr>
    </w:p>
    <w:p w14:paraId="4410D9D5" w14:textId="77777777" w:rsidR="006D1941" w:rsidRPr="00CB6078" w:rsidRDefault="006D1941" w:rsidP="00451C4D">
      <w:pPr>
        <w:rPr>
          <w:sz w:val="26"/>
          <w:szCs w:val="26"/>
        </w:rPr>
      </w:pPr>
    </w:p>
    <w:p w14:paraId="4410D9D6" w14:textId="77777777" w:rsidR="001D6900" w:rsidRPr="00CB6078" w:rsidRDefault="001D6900" w:rsidP="00451C4D">
      <w:pPr>
        <w:rPr>
          <w:sz w:val="26"/>
          <w:szCs w:val="26"/>
        </w:rPr>
      </w:pPr>
    </w:p>
    <w:p w14:paraId="4410D9D7" w14:textId="77777777" w:rsidR="004A2665" w:rsidRPr="00CB6078" w:rsidRDefault="004A2665" w:rsidP="00451C4D">
      <w:pPr>
        <w:rPr>
          <w:sz w:val="26"/>
          <w:szCs w:val="26"/>
        </w:rPr>
      </w:pPr>
    </w:p>
    <w:p w14:paraId="4410D9D8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410D9D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410D9D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10D9DD" w14:textId="77777777" w:rsidR="00761F01" w:rsidRDefault="00761F01">
      <w:r>
        <w:separator/>
      </w:r>
    </w:p>
  </w:endnote>
  <w:endnote w:type="continuationSeparator" w:id="0">
    <w:p w14:paraId="4410D9DE" w14:textId="77777777" w:rsidR="00761F01" w:rsidRDefault="00761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0D9DB" w14:textId="77777777" w:rsidR="00761F01" w:rsidRDefault="00761F01">
      <w:r>
        <w:separator/>
      </w:r>
    </w:p>
  </w:footnote>
  <w:footnote w:type="continuationSeparator" w:id="0">
    <w:p w14:paraId="4410D9DC" w14:textId="77777777" w:rsidR="00761F01" w:rsidRDefault="00761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0D9DF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410D9E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E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4785C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1F01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3E0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94F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10D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56A22-639E-4A32-B2F7-1429174D041C}">
  <ds:schemaRefs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9434781-8EA1-42A8-9FB4-49F51B44C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70069E-D7F3-459C-B4D0-CE5B017E82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5FC66-C1AF-483C-988D-AAF1B5F04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1112</Words>
  <Characters>6341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2015-05-14T07:48:00Z</dcterms:created>
  <dcterms:modified xsi:type="dcterms:W3CDTF">2015-05-14T07:48:00Z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